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B4" w:rsidRDefault="007912B4" w:rsidP="003F3261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FBD3C52" wp14:editId="2B2CAC72">
            <wp:extent cx="6162454" cy="1119352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35470" cy="113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912B4" w:rsidRDefault="007912B4" w:rsidP="00D457FD">
      <w:pPr>
        <w:rPr>
          <w:noProof/>
        </w:rPr>
      </w:pPr>
    </w:p>
    <w:p w:rsidR="007912B4" w:rsidRDefault="007912B4" w:rsidP="00D457FD">
      <w:pPr>
        <w:rPr>
          <w:noProof/>
        </w:rPr>
      </w:pPr>
    </w:p>
    <w:p w:rsidR="002E59FB" w:rsidRPr="00582C91" w:rsidRDefault="007912B4" w:rsidP="00D457F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3F3261">
        <w:rPr>
          <w:rFonts w:ascii="Arial" w:hAnsi="Arial" w:cs="Arial"/>
        </w:rPr>
        <w:t xml:space="preserve">            </w:t>
      </w:r>
      <w:r w:rsidR="003F3261">
        <w:rPr>
          <w:noProof/>
        </w:rPr>
        <w:drawing>
          <wp:inline distT="0" distB="0" distL="0" distR="0" wp14:anchorId="11C12F8C" wp14:editId="4F2C4CE3">
            <wp:extent cx="7899991" cy="3980266"/>
            <wp:effectExtent l="0" t="0" r="635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06551" cy="3983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59FB" w:rsidRPr="00582C91" w:rsidSect="007912B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B93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3F3261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12B4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63B93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8E80E5"/>
  <w15:chartTrackingRefBased/>
  <w15:docId w15:val="{E698256D-792B-4576-A67E-CA6744D13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7</TotalTime>
  <Pages>1</Pages>
  <Words>0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2021-02-04T11:37:00Z</dcterms:created>
  <dcterms:modified xsi:type="dcterms:W3CDTF">2021-02-05T12:12:00Z</dcterms:modified>
</cp:coreProperties>
</file>